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5"/>
        <w:gridCol w:w="5813"/>
        <w:gridCol w:w="4961"/>
        <w:gridCol w:w="4252"/>
      </w:tblGrid>
      <w:tr w:rsidR="006913C0" w:rsidRPr="00EC16DD" w:rsidTr="00240818">
        <w:trPr>
          <w:cantSplit/>
          <w:trHeight w:val="699"/>
        </w:trPr>
        <w:tc>
          <w:tcPr>
            <w:tcW w:w="425" w:type="dxa"/>
            <w:textDirection w:val="btLr"/>
          </w:tcPr>
          <w:p w:rsidR="006913C0" w:rsidRPr="00EC16DD" w:rsidRDefault="006913C0" w:rsidP="00240818">
            <w:pPr>
              <w:ind w:left="113" w:right="113"/>
              <w:rPr>
                <w:rFonts w:ascii="Arial" w:hAnsi="Arial" w:cs="Arial"/>
                <w:b/>
                <w:w w:val="99"/>
                <w:lang w:val="uk-UA"/>
              </w:rPr>
            </w:pPr>
            <w:r w:rsidRPr="00EC16DD">
              <w:rPr>
                <w:rFonts w:ascii="Arial" w:hAnsi="Arial" w:cs="Arial"/>
                <w:b/>
                <w:w w:val="99"/>
                <w:lang w:val="uk-UA"/>
              </w:rPr>
              <w:t>Класи</w:t>
            </w:r>
          </w:p>
        </w:tc>
        <w:tc>
          <w:tcPr>
            <w:tcW w:w="5813" w:type="dxa"/>
          </w:tcPr>
          <w:p w:rsidR="006913C0" w:rsidRPr="00EC16DD" w:rsidRDefault="006913C0" w:rsidP="0075008C">
            <w:pPr>
              <w:rPr>
                <w:b/>
                <w:w w:val="99"/>
                <w:lang w:val="uk-UA"/>
              </w:rPr>
            </w:pPr>
            <w:r w:rsidRPr="00EC16DD">
              <w:rPr>
                <w:b/>
                <w:w w:val="99"/>
              </w:rPr>
              <w:t>Ціннісне ставлення до себе</w:t>
            </w:r>
          </w:p>
          <w:p w:rsidR="006913C0" w:rsidRPr="00EC16DD" w:rsidRDefault="006913C0" w:rsidP="0075008C">
            <w:pPr>
              <w:rPr>
                <w:b/>
                <w:lang w:val="uk-UA"/>
              </w:rPr>
            </w:pPr>
          </w:p>
        </w:tc>
        <w:tc>
          <w:tcPr>
            <w:tcW w:w="4961" w:type="dxa"/>
          </w:tcPr>
          <w:p w:rsidR="006913C0" w:rsidRPr="00EC16DD" w:rsidRDefault="006913C0" w:rsidP="0075008C">
            <w:pPr>
              <w:rPr>
                <w:w w:val="104"/>
              </w:rPr>
            </w:pPr>
            <w:r w:rsidRPr="00EC16DD">
              <w:rPr>
                <w:b/>
              </w:rPr>
              <w:t>Ціннісне ставлення до сім'ї, родини, людей.</w:t>
            </w:r>
          </w:p>
          <w:p w:rsidR="006913C0" w:rsidRPr="00EC16DD" w:rsidRDefault="006913C0" w:rsidP="0075008C"/>
        </w:tc>
        <w:tc>
          <w:tcPr>
            <w:tcW w:w="4252" w:type="dxa"/>
          </w:tcPr>
          <w:p w:rsidR="006913C0" w:rsidRPr="00EC16DD" w:rsidRDefault="006913C0" w:rsidP="0075008C">
            <w:pPr>
              <w:rPr>
                <w:lang w:val="uk-UA"/>
              </w:rPr>
            </w:pPr>
            <w:r w:rsidRPr="00EC16DD">
              <w:rPr>
                <w:b/>
                <w:w w:val="103"/>
              </w:rPr>
              <w:t>Ціннісне ставлення до праці</w:t>
            </w:r>
          </w:p>
        </w:tc>
      </w:tr>
      <w:tr w:rsidR="006913C0" w:rsidRPr="00EC16DD" w:rsidTr="00240818">
        <w:trPr>
          <w:cantSplit/>
          <w:trHeight w:val="1134"/>
        </w:trPr>
        <w:tc>
          <w:tcPr>
            <w:tcW w:w="425" w:type="dxa"/>
            <w:textDirection w:val="btLr"/>
          </w:tcPr>
          <w:p w:rsidR="006913C0" w:rsidRPr="00EC16DD" w:rsidRDefault="006913C0" w:rsidP="00240818">
            <w:pPr>
              <w:ind w:left="113" w:right="113"/>
              <w:jc w:val="right"/>
              <w:rPr>
                <w:rFonts w:ascii="Arial" w:hAnsi="Arial" w:cs="Arial"/>
                <w:lang w:val="uk-UA"/>
              </w:rPr>
            </w:pPr>
            <w:r w:rsidRPr="00EC16DD">
              <w:rPr>
                <w:rFonts w:ascii="Arial" w:hAnsi="Arial" w:cs="Arial"/>
                <w:lang w:val="uk-UA"/>
              </w:rPr>
              <w:t>9 клас</w:t>
            </w:r>
          </w:p>
        </w:tc>
        <w:tc>
          <w:tcPr>
            <w:tcW w:w="5813" w:type="dxa"/>
          </w:tcPr>
          <w:p w:rsidR="006913C0" w:rsidRPr="00EC16DD" w:rsidRDefault="006913C0" w:rsidP="0075008C">
            <w:pPr>
              <w:rPr>
                <w:spacing w:val="-4"/>
                <w:lang w:val="uk-UA"/>
              </w:rPr>
            </w:pPr>
            <w:r w:rsidRPr="00EC16DD">
              <w:rPr>
                <w:spacing w:val="-4"/>
                <w:lang w:val="uk-UA"/>
              </w:rPr>
              <w:t xml:space="preserve">Мій ідеал",   "Бережи честь змолоду",   "Пізнай себе - і ти пізнаєш світ", </w:t>
            </w:r>
            <w:r w:rsidRPr="00EC16DD">
              <w:rPr>
                <w:lang w:val="uk-UA"/>
              </w:rPr>
              <w:t xml:space="preserve">"Мої життєві принципи", "У колі симпатій", "Країна моїх мрій", "Вміння </w:t>
            </w:r>
            <w:r w:rsidRPr="00EC16DD">
              <w:rPr>
                <w:spacing w:val="-4"/>
                <w:lang w:val="uk-UA"/>
              </w:rPr>
              <w:t xml:space="preserve">бути самим собою", "Як стати лідером?",   "Без добрих справ немає доброго </w:t>
            </w:r>
            <w:r w:rsidRPr="00EC16DD">
              <w:rPr>
                <w:lang w:val="uk-UA"/>
              </w:rPr>
              <w:t xml:space="preserve">імені",  "Про  культуру  почуттів",  "Засоби  профілактики  травматизму  і </w:t>
            </w:r>
            <w:r w:rsidRPr="00EC16DD">
              <w:rPr>
                <w:spacing w:val="-2"/>
                <w:lang w:val="uk-UA"/>
              </w:rPr>
              <w:t xml:space="preserve">патологічних станів організму під час проведення туристсько -краєзнавчих </w:t>
            </w:r>
            <w:r w:rsidRPr="00EC16DD">
              <w:rPr>
                <w:spacing w:val="-4"/>
                <w:lang w:val="uk-UA"/>
              </w:rPr>
              <w:t xml:space="preserve">подорожей". </w:t>
            </w:r>
          </w:p>
          <w:p w:rsidR="006913C0" w:rsidRPr="00EC16DD" w:rsidRDefault="006913C0" w:rsidP="00240818">
            <w:pPr>
              <w:ind w:firstLine="851"/>
              <w:rPr>
                <w:w w:val="101"/>
                <w:lang w:val="uk-UA"/>
              </w:rPr>
            </w:pPr>
            <w:r w:rsidRPr="00EC16DD">
              <w:rPr>
                <w:spacing w:val="-4"/>
              </w:rPr>
              <w:t xml:space="preserve">Участь  у  шкільному  та  районному святі "День  туризму",  "Що  таке самовиховання,   самооцінка,   самореалізація?",   "Найскладніше -не відстоювати свою думку, а мати її", "Життя - це не ті дні, що минули, а ті, що запам'ятались", "Умій сказати, умій змовчати", "Хочеш бути щасливим - будь </w:t>
            </w:r>
            <w:r w:rsidRPr="00EC16DD">
              <w:rPr>
                <w:spacing w:val="-1"/>
              </w:rPr>
              <w:t xml:space="preserve">ним!",    "Не  говори,  що  знаєш,  але знай,  що  говориш",  "Бережи себе", </w:t>
            </w:r>
            <w:r w:rsidRPr="00EC16DD">
              <w:rPr>
                <w:spacing w:val="-2"/>
              </w:rPr>
              <w:t xml:space="preserve">"Здоров'я - скарб". </w:t>
            </w:r>
            <w:r>
              <w:rPr>
                <w:noProof/>
              </w:rPr>
              <w:pict>
                <v:shape id="_x0000_s1026" style="position:absolute;left:0;text-align:left;margin-left:83.35pt;margin-top:56.8pt;width:471.6pt;height:15.75pt;z-index:-251658240;mso-position-horizontal-relative:page;mso-position-vertical-relative:page" coordsize="9432,315" o:allowincell="f" path="m,315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27" style="position:absolute;left:0;text-align:left;margin-left:83.35pt;margin-top:72.55pt;width:471.6pt;height:16.5pt;z-index:-251657216;mso-position-horizontal-relative:page;mso-position-vertical-relative:page" coordsize="9432,330" o:allowincell="f" path="m,330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28" style="position:absolute;left:0;text-align:left;margin-left:83.35pt;margin-top:89.05pt;width:471.6pt;height:15.8pt;z-index:-251656192;mso-position-horizontal-relative:page;mso-position-vertical-relative:page" coordsize="9432,316" o:allowincell="f" path="m,316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29" style="position:absolute;left:0;text-align:left;margin-left:83.35pt;margin-top:104.85pt;width:471.6pt;height:15.75pt;z-index:-251655168;mso-position-horizontal-relative:page;mso-position-vertical-relative:page" coordsize="9432,315" o:allowincell="f" path="m,315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30" style="position:absolute;left:0;text-align:left;margin-left:83.35pt;margin-top:120.55pt;width:471.6pt;height:16.55pt;z-index:-251654144;mso-position-horizontal-relative:page;mso-position-vertical-relative:page" coordsize="9432,331" o:allowincell="f" path="m,331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31" style="position:absolute;left:0;text-align:left;margin-left:83.35pt;margin-top:137.1pt;width:471.6pt;height:15.75pt;z-index:-251653120;mso-position-horizontal-relative:page;mso-position-vertical-relative:page" coordsize="9432,315" o:allowincell="f" path="m,315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32" style="position:absolute;left:0;text-align:left;margin-left:83.35pt;margin-top:152.85pt;width:471.6pt;height:16.55pt;z-index:-251652096;mso-position-horizontal-relative:page;mso-position-vertical-relative:page" coordsize="9432,331" o:allowincell="f" path="m,331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33" style="position:absolute;left:0;text-align:left;margin-left:83.35pt;margin-top:169.4pt;width:471.6pt;height:15.75pt;z-index:-251651072;mso-position-horizontal-relative:page;mso-position-vertical-relative:page" coordsize="9432,315" o:allowincell="f" path="m,315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34" style="position:absolute;left:0;text-align:left;margin-left:83.35pt;margin-top:185.15pt;width:471.6pt;height:16.5pt;z-index:-251650048;mso-position-horizontal-relative:page;mso-position-vertical-relative:page" coordsize="9432,330" o:allowincell="f" path="m,330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35" style="position:absolute;left:0;text-align:left;margin-left:83.35pt;margin-top:201.65pt;width:471.6pt;height:15.8pt;z-index:-251649024;mso-position-horizontal-relative:page;mso-position-vertical-relative:page" coordsize="9432,316" o:allowincell="f" path="m,316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36" style="position:absolute;left:0;text-align:left;margin-left:83.35pt;margin-top:217.45pt;width:471.6pt;height:16.5pt;z-index:-251648000;mso-position-horizontal-relative:page;mso-position-vertical-relative:page" coordsize="9432,330" o:allowincell="f" path="m,330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37" style="position:absolute;left:0;text-align:left;margin-left:83.35pt;margin-top:233.95pt;width:471.6pt;height:15.75pt;z-index:-251646976;mso-position-horizontal-relative:page;mso-position-vertical-relative:page" coordsize="9432,315" o:allowincell="f" path="m,315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38" style="position:absolute;left:0;text-align:left;margin-left:83.35pt;margin-top:249.7pt;width:471.6pt;height:16.5pt;z-index:-251645952;mso-position-horizontal-relative:page;mso-position-vertical-relative:page" coordsize="9432,330" o:allowincell="f" path="m,330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39" style="position:absolute;left:0;text-align:left;margin-left:83.35pt;margin-top:266.2pt;width:471.6pt;height:15.8pt;z-index:-251644928;mso-position-horizontal-relative:page;mso-position-vertical-relative:page" coordsize="9432,316" o:allowincell="f" path="m,316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40" style="position:absolute;left:0;text-align:left;margin-left:83.35pt;margin-top:282pt;width:471.6pt;height:16.5pt;z-index:-251643904;mso-position-horizontal-relative:page;mso-position-vertical-relative:page" coordsize="9432,330" o:allowincell="f" path="m,330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41" style="position:absolute;left:0;text-align:left;margin-left:83.35pt;margin-top:298.5pt;width:471.6pt;height:15.75pt;z-index:-251642880;mso-position-horizontal-relative:page;mso-position-vertical-relative:page" coordsize="9432,315" o:allowincell="f" path="m,315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42" style="position:absolute;left:0;text-align:left;margin-left:83.35pt;margin-top:314.25pt;width:471.6pt;height:16.55pt;z-index:-251641856;mso-position-horizontal-relative:page;mso-position-vertical-relative:page" coordsize="9432,331" o:allowincell="f" path="m,331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43" style="position:absolute;left:0;text-align:left;margin-left:83.35pt;margin-top:330.8pt;width:471.6pt;height:15.75pt;z-index:-251640832;mso-position-horizontal-relative:page;mso-position-vertical-relative:page" coordsize="9432,315" o:allowincell="f" path="m,315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44" style="position:absolute;left:0;text-align:left;margin-left:83.35pt;margin-top:346.55pt;width:471.6pt;height:15.75pt;z-index:-251639808;mso-position-horizontal-relative:page;mso-position-vertical-relative:page" coordsize="9432,315" o:allowincell="f" path="m,315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45" style="position:absolute;left:0;text-align:left;margin-left:83.35pt;margin-top:362.3pt;width:471.6pt;height:16.5pt;z-index:-251638784;mso-position-horizontal-relative:page;mso-position-vertical-relative:page" coordsize="9432,330" o:allowincell="f" path="m,330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46" style="position:absolute;left:0;text-align:left;margin-left:83.35pt;margin-top:378.8pt;width:471.6pt;height:15.8pt;z-index:-251637760;mso-position-horizontal-relative:page;mso-position-vertical-relative:page" coordsize="9432,316" o:allowincell="f" path="m,316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47" style="position:absolute;left:0;text-align:left;margin-left:83.35pt;margin-top:394.55pt;width:471.6pt;height:16.55pt;z-index:-251636736;mso-position-horizontal-relative:page;mso-position-vertical-relative:page" coordsize="9432,331" o:allowincell="f" path="m,331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48" style="position:absolute;left:0;text-align:left;margin-left:83.35pt;margin-top:411.1pt;width:471.6pt;height:15.75pt;z-index:-251635712;mso-position-horizontal-relative:page;mso-position-vertical-relative:page" coordsize="9432,315" o:allowincell="f" path="m,315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49" style="position:absolute;left:0;text-align:left;margin-left:83.35pt;margin-top:426.85pt;width:471.6pt;height:16.55pt;z-index:-251634688;mso-position-horizontal-relative:page;mso-position-vertical-relative:page" coordsize="9432,331" o:allowincell="f" path="m,331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50" style="position:absolute;left:0;text-align:left;margin-left:83.35pt;margin-top:443.4pt;width:471.6pt;height:15.75pt;z-index:-251633664;mso-position-horizontal-relative:page;mso-position-vertical-relative:page" coordsize="9432,315" o:allowincell="f" path="m,315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51" style="position:absolute;left:0;text-align:left;margin-left:83.35pt;margin-top:459.15pt;width:471.6pt;height:16.5pt;z-index:-251632640;mso-position-horizontal-relative:page;mso-position-vertical-relative:page" coordsize="9432,330" o:allowincell="f" path="m,330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52" style="position:absolute;left:0;text-align:left;margin-left:83.35pt;margin-top:475.65pt;width:471.6pt;height:15.75pt;z-index:-251631616;mso-position-horizontal-relative:page;mso-position-vertical-relative:page" coordsize="9432,315" o:allowincell="f" path="m,315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53" style="position:absolute;left:0;text-align:left;margin-left:83.35pt;margin-top:491.4pt;width:471.6pt;height:16.55pt;z-index:-251630592;mso-position-horizontal-relative:page;mso-position-vertical-relative:page" coordsize="9432,331" o:allowincell="f" path="m,331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54" style="position:absolute;left:0;text-align:left;margin-left:83.35pt;margin-top:507.95pt;width:471.6pt;height:15.75pt;z-index:-251629568;mso-position-horizontal-relative:page;mso-position-vertical-relative:page" coordsize="9432,315" o:allowincell="f" path="m,315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55" style="position:absolute;left:0;text-align:left;margin-left:83.35pt;margin-top:523.7pt;width:471.6pt;height:16.5pt;z-index:-251628544;mso-position-horizontal-relative:page;mso-position-vertical-relative:page" coordsize="9432,330" o:allowincell="f" path="m,330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56" style="position:absolute;left:0;text-align:left;margin-left:83.35pt;margin-top:540.2pt;width:471.6pt;height:15.8pt;z-index:-251627520;mso-position-horizontal-relative:page;mso-position-vertical-relative:page" coordsize="9432,316" o:allowincell="f" path="m,316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57" style="position:absolute;left:0;text-align:left;margin-left:83.35pt;margin-top:556pt;width:471.6pt;height:15.75pt;z-index:-251626496;mso-position-horizontal-relative:page;mso-position-vertical-relative:page" coordsize="9432,315" o:allowincell="f" path="m,315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58" style="position:absolute;left:0;text-align:left;margin-left:83.35pt;margin-top:571.75pt;width:471.6pt;height:16.5pt;z-index:-251625472;mso-position-horizontal-relative:page;mso-position-vertical-relative:page" coordsize="9432,330" o:allowincell="f" path="m,330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59" style="position:absolute;left:0;text-align:left;margin-left:83.35pt;margin-top:588.25pt;width:471.6pt;height:15.75pt;z-index:-251624448;mso-position-horizontal-relative:page;mso-position-vertical-relative:page" coordsize="9432,315" o:allowincell="f" path="m,315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60" style="position:absolute;left:0;text-align:left;margin-left:83.35pt;margin-top:604pt;width:471.6pt;height:16.55pt;z-index:-251623424;mso-position-horizontal-relative:page;mso-position-vertical-relative:page" coordsize="9432,331" o:allowincell="f" path="m,331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61" style="position:absolute;left:0;text-align:left;margin-left:83.35pt;margin-top:620.55pt;width:471.6pt;height:15.75pt;z-index:-251622400;mso-position-horizontal-relative:page;mso-position-vertical-relative:page" coordsize="9432,315" o:allowincell="f" path="m,315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62" style="position:absolute;left:0;text-align:left;margin-left:83.35pt;margin-top:636.3pt;width:471.6pt;height:16.5pt;z-index:-251621376;mso-position-horizontal-relative:page;mso-position-vertical-relative:page" coordsize="9432,330" o:allowincell="f" path="m,330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63" style="position:absolute;left:0;text-align:left;margin-left:83.35pt;margin-top:652.8pt;width:471.6pt;height:15.8pt;z-index:-251620352;mso-position-horizontal-relative:page;mso-position-vertical-relative:page" coordsize="9432,316" o:allowincell="f" path="m,316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64" style="position:absolute;left:0;text-align:left;margin-left:83.35pt;margin-top:668.6pt;width:471.6pt;height:16.5pt;z-index:-251619328;mso-position-horizontal-relative:page;mso-position-vertical-relative:page" coordsize="9432,330" o:allowincell="f" path="m,330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65" style="position:absolute;left:0;text-align:left;margin-left:83.35pt;margin-top:685.05pt;width:471.6pt;height:15.8pt;z-index:-251618304;mso-position-horizontal-relative:page;mso-position-vertical-relative:page" coordsize="9432,316" o:allowincell="f" path="m,316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66" style="position:absolute;left:0;text-align:left;margin-left:83.35pt;margin-top:700.85pt;width:471.6pt;height:16.5pt;z-index:-251617280;mso-position-horizontal-relative:page;mso-position-vertical-relative:page" coordsize="9432,330" o:allowincell="f" path="m,330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67" style="position:absolute;left:0;text-align:left;margin-left:83.35pt;margin-top:717.35pt;width:471.6pt;height:15.8pt;z-index:-251616256;mso-position-horizontal-relative:page;mso-position-vertical-relative:page" coordsize="9432,316" o:allowincell="f" path="m,316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68" style="position:absolute;left:0;text-align:left;margin-left:83.35pt;margin-top:733.15pt;width:471.6pt;height:16.5pt;z-index:-251615232;mso-position-horizontal-relative:page;mso-position-vertical-relative:page" coordsize="9432,330" o:allowincell="f" path="m,330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69" style="position:absolute;left:0;text-align:left;margin-left:83.35pt;margin-top:749.65pt;width:471.6pt;height:15.75pt;z-index:-251614208;mso-position-horizontal-relative:page;mso-position-vertical-relative:page" coordsize="9432,315" o:allowincell="f" path="m,315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70" style="position:absolute;left:0;text-align:left;margin-left:83.35pt;margin-top:765.4pt;width:471.6pt;height:16.55pt;z-index:-251613184;mso-position-horizontal-relative:page;mso-position-vertical-relative:page" coordsize="9432,331" o:allowincell="f" path="m,331r9432,l9432,,,xe" stroked="f">
                  <v:path arrowok="t"/>
                  <w10:wrap anchorx="page" anchory="page"/>
                </v:shape>
              </w:pict>
            </w:r>
            <w:bookmarkStart w:id="0" w:name="Pg29"/>
            <w:bookmarkEnd w:id="0"/>
          </w:p>
          <w:p w:rsidR="006913C0" w:rsidRPr="00EC16DD" w:rsidRDefault="006913C0" w:rsidP="0075008C">
            <w:pPr>
              <w:rPr>
                <w:lang w:val="uk-UA"/>
              </w:rPr>
            </w:pPr>
          </w:p>
        </w:tc>
        <w:tc>
          <w:tcPr>
            <w:tcW w:w="4961" w:type="dxa"/>
          </w:tcPr>
          <w:p w:rsidR="006913C0" w:rsidRPr="00EC16DD" w:rsidRDefault="006913C0" w:rsidP="0075008C">
            <w:pPr>
              <w:rPr>
                <w:lang w:val="uk-UA"/>
              </w:rPr>
            </w:pPr>
            <w:r w:rsidRPr="00EC16DD">
              <w:rPr>
                <w:spacing w:val="-3"/>
              </w:rPr>
              <w:t xml:space="preserve">Любов до ближнього — джерело величі людини", "Відкрийте чарівні </w:t>
            </w:r>
            <w:r w:rsidRPr="00EC16DD">
              <w:rPr>
                <w:spacing w:val="-5"/>
              </w:rPr>
              <w:t xml:space="preserve">двері добра і довіри", "Любов'ю дорожити вмійте", "Колектив починається з мене". "Цінності моєї родини", "Портрет мого колективу", "Я і ми". "Мої </w:t>
            </w:r>
            <w:r>
              <w:rPr>
                <w:noProof/>
              </w:rPr>
              <w:pict>
                <v:shape id="_x0000_s1071" style="position:absolute;margin-left:83.35pt;margin-top:89.05pt;width:471.6pt;height:15.8pt;z-index:-251612160;mso-position-horizontal-relative:page;mso-position-vertical-relative:page" coordsize="9432,316" o:allowincell="f" path="m,316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72" style="position:absolute;margin-left:83.35pt;margin-top:282pt;width:471.6pt;height:16.5pt;z-index:-251611136;mso-position-horizontal-relative:page;mso-position-vertical-relative:page" coordsize="9432,330" o:allowincell="f" path="m,330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73" style="position:absolute;margin-left:83.35pt;margin-top:314.25pt;width:471.6pt;height:16.55pt;z-index:-251610112;mso-position-horizontal-relative:page;mso-position-vertical-relative:page" coordsize="9432,331" o:allowincell="f" path="m,331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74" style="position:absolute;margin-left:83.35pt;margin-top:426.85pt;width:471.6pt;height:16.55pt;z-index:-251609088;mso-position-horizontal-relative:page;mso-position-vertical-relative:page" coordsize="9432,331" o:allowincell="f" path="m,331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75" style="position:absolute;margin-left:83.35pt;margin-top:443.4pt;width:471.6pt;height:15.75pt;z-index:-251608064;mso-position-horizontal-relative:page;mso-position-vertical-relative:page" coordsize="9432,315" o:allowincell="f" path="m,315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76" style="position:absolute;margin-left:83.35pt;margin-top:459.15pt;width:471.6pt;height:16.5pt;z-index:-251607040;mso-position-horizontal-relative:page;mso-position-vertical-relative:page" coordsize="9432,330" o:allowincell="f" path="m,330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77" style="position:absolute;margin-left:83.35pt;margin-top:556pt;width:471.6pt;height:15.75pt;z-index:-251606016;mso-position-horizontal-relative:page;mso-position-vertical-relative:page" coordsize="9432,315" o:allowincell="f" path="m,315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78" style="position:absolute;margin-left:83.35pt;margin-top:571.75pt;width:471.6pt;height:16.5pt;z-index:-251604992;mso-position-horizontal-relative:page;mso-position-vertical-relative:page" coordsize="9432,330" o:allowincell="f" path="m,330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79" style="position:absolute;margin-left:83.35pt;margin-top:685.05pt;width:471.6pt;height:15.8pt;z-index:-251603968;mso-position-horizontal-relative:page;mso-position-vertical-relative:page" coordsize="9432,316" o:allowincell="f" path="m,316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80" style="position:absolute;margin-left:83.35pt;margin-top:700.85pt;width:471.6pt;height:16.5pt;z-index:-251602944;mso-position-horizontal-relative:page;mso-position-vertical-relative:page" coordsize="9432,330" o:allowincell="f" path="m,330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81" style="position:absolute;margin-left:83.35pt;margin-top:717.35pt;width:471.6pt;height:15.8pt;z-index:-251601920;mso-position-horizontal-relative:page;mso-position-vertical-relative:page" coordsize="9432,316" o:allowincell="f" path="m,316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82" style="position:absolute;margin-left:83.35pt;margin-top:733.15pt;width:471.6pt;height:16.5pt;z-index:-251600896;mso-position-horizontal-relative:page;mso-position-vertical-relative:page" coordsize="9432,330" o:allowincell="f" path="m,330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83" style="position:absolute;margin-left:83.35pt;margin-top:749.65pt;width:471.6pt;height:15.75pt;z-index:-251599872;mso-position-horizontal-relative:page;mso-position-vertical-relative:page" coordsize="9432,315" o:allowincell="f" path="m,315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84" style="position:absolute;margin-left:83.35pt;margin-top:765.4pt;width:471.6pt;height:16.55pt;z-index:-251598848;mso-position-horizontal-relative:page;mso-position-vertical-relative:page" coordsize="9432,331" o:allowincell="f" path="m,331r9432,l9432,,,xe" stroked="f">
                  <v:path arrowok="t"/>
                  <w10:wrap anchorx="page" anchory="page"/>
                </v:shape>
              </w:pict>
            </w:r>
            <w:bookmarkStart w:id="1" w:name="Pg33"/>
            <w:bookmarkEnd w:id="1"/>
            <w:r w:rsidRPr="00EC16DD">
              <w:rPr>
                <w:spacing w:val="-5"/>
                <w:lang w:val="uk-UA"/>
              </w:rPr>
              <w:t xml:space="preserve"> </w:t>
            </w:r>
            <w:r w:rsidRPr="00EC16DD">
              <w:rPr>
                <w:spacing w:val="-4"/>
              </w:rPr>
              <w:t xml:space="preserve">вчителі,  старші  друзі  та  наставники",  "Жити </w:t>
            </w:r>
            <w:r w:rsidRPr="00EC16DD">
              <w:rPr>
                <w:spacing w:val="-4"/>
              </w:rPr>
              <w:tab/>
              <w:t xml:space="preserve">—  значить  спілкуватися", </w:t>
            </w:r>
            <w:r w:rsidRPr="00EC16DD">
              <w:rPr>
                <w:spacing w:val="-2"/>
              </w:rPr>
              <w:t>"Культура   користування   мобільним   зв'язком",   "Я   та   інформаційно -</w:t>
            </w:r>
            <w:r w:rsidRPr="00EC16DD">
              <w:rPr>
                <w:spacing w:val="-1"/>
              </w:rPr>
              <w:t xml:space="preserve">комунікаційні   технології",   "Твоя   інформаційна   безпека",   "Ризики   в </w:t>
            </w:r>
            <w:r w:rsidRPr="00EC16DD">
              <w:rPr>
                <w:spacing w:val="-2"/>
              </w:rPr>
              <w:t>Інтернеті".</w:t>
            </w:r>
          </w:p>
        </w:tc>
        <w:tc>
          <w:tcPr>
            <w:tcW w:w="4252" w:type="dxa"/>
          </w:tcPr>
          <w:p w:rsidR="006913C0" w:rsidRPr="00EC16DD" w:rsidRDefault="006913C0" w:rsidP="0075008C">
            <w:pPr>
              <w:rPr>
                <w:w w:val="105"/>
                <w:lang w:val="uk-UA"/>
              </w:rPr>
            </w:pPr>
            <w:r w:rsidRPr="00EC16DD">
              <w:rPr>
                <w:spacing w:val="-6"/>
                <w:lang w:val="uk-UA"/>
              </w:rPr>
              <w:t xml:space="preserve">"Впорядкуємо ігровий майданчик для малят", "Працюємо разом, радіємо </w:t>
            </w:r>
            <w:r w:rsidRPr="00EC16DD">
              <w:rPr>
                <w:w w:val="106"/>
                <w:lang w:val="uk-UA"/>
              </w:rPr>
              <w:t xml:space="preserve">разом",  "Як  повернути  до  життя  старі  речі",  "Основи  економії  та </w:t>
            </w:r>
            <w:r w:rsidRPr="00EC16DD">
              <w:rPr>
                <w:spacing w:val="-3"/>
                <w:lang w:val="uk-UA"/>
              </w:rPr>
              <w:t xml:space="preserve">бережливості", "Підліткова праця: правознавчий аспект", "Ким бути чи яким </w:t>
            </w:r>
            <w:r w:rsidRPr="00EC16DD">
              <w:rPr>
                <w:spacing w:val="1"/>
                <w:lang w:val="uk-UA"/>
              </w:rPr>
              <w:t xml:space="preserve">бути?", "Як не помилитися у виборі професії?", "Світ професій: праця та </w:t>
            </w:r>
            <w:r w:rsidRPr="00EC16DD">
              <w:rPr>
                <w:spacing w:val="-4"/>
                <w:lang w:val="uk-UA"/>
              </w:rPr>
              <w:t xml:space="preserve">покликання", "Освіта і професія", "Твій вибір - життєвий успіх", "Ти і ринок </w:t>
            </w:r>
            <w:r w:rsidRPr="00EC16DD">
              <w:rPr>
                <w:spacing w:val="-5"/>
                <w:lang w:val="uk-UA"/>
              </w:rPr>
              <w:t xml:space="preserve">праці", "Презентація професій", "Ярмарок професій". </w:t>
            </w:r>
          </w:p>
          <w:p w:rsidR="006913C0" w:rsidRPr="00EC16DD" w:rsidRDefault="006913C0" w:rsidP="0075008C">
            <w:pPr>
              <w:rPr>
                <w:lang w:val="uk-UA"/>
              </w:rPr>
            </w:pPr>
          </w:p>
        </w:tc>
      </w:tr>
      <w:tr w:rsidR="006913C0" w:rsidRPr="00EC16DD" w:rsidTr="00240818">
        <w:tblPrEx>
          <w:tblLook w:val="00A0"/>
        </w:tblPrEx>
        <w:trPr>
          <w:trHeight w:val="662"/>
        </w:trPr>
        <w:tc>
          <w:tcPr>
            <w:tcW w:w="425" w:type="dxa"/>
            <w:textDirection w:val="btLr"/>
          </w:tcPr>
          <w:p w:rsidR="006913C0" w:rsidRPr="00EC16DD" w:rsidRDefault="006913C0" w:rsidP="00240818">
            <w:pPr>
              <w:ind w:left="113" w:right="113"/>
              <w:rPr>
                <w:rFonts w:ascii="Arial" w:hAnsi="Arial" w:cs="Arial"/>
                <w:b/>
                <w:w w:val="99"/>
                <w:lang w:val="uk-UA"/>
              </w:rPr>
            </w:pPr>
            <w:r w:rsidRPr="00EC16DD">
              <w:rPr>
                <w:rFonts w:ascii="Arial" w:hAnsi="Arial" w:cs="Arial"/>
                <w:b/>
                <w:w w:val="99"/>
                <w:lang w:val="uk-UA"/>
              </w:rPr>
              <w:t>Класи</w:t>
            </w:r>
          </w:p>
        </w:tc>
        <w:tc>
          <w:tcPr>
            <w:tcW w:w="5813" w:type="dxa"/>
          </w:tcPr>
          <w:p w:rsidR="006913C0" w:rsidRPr="00EC16DD" w:rsidRDefault="006913C0" w:rsidP="00874E6E">
            <w:pPr>
              <w:rPr>
                <w:lang w:val="uk-UA"/>
              </w:rPr>
            </w:pPr>
            <w:r w:rsidRPr="00EC16DD">
              <w:rPr>
                <w:b/>
                <w:w w:val="101"/>
              </w:rPr>
              <w:t>Ціннісне ставлення до природи</w:t>
            </w:r>
          </w:p>
        </w:tc>
        <w:tc>
          <w:tcPr>
            <w:tcW w:w="4961" w:type="dxa"/>
          </w:tcPr>
          <w:p w:rsidR="006913C0" w:rsidRPr="00EC16DD" w:rsidRDefault="006913C0" w:rsidP="00874E6E">
            <w:pPr>
              <w:rPr>
                <w:b/>
                <w:w w:val="101"/>
              </w:rPr>
            </w:pPr>
            <w:r w:rsidRPr="00EC16DD">
              <w:rPr>
                <w:b/>
                <w:w w:val="105"/>
              </w:rPr>
              <w:t>Ціннісне ставлення до культури і мистецтва</w:t>
            </w:r>
          </w:p>
        </w:tc>
        <w:tc>
          <w:tcPr>
            <w:tcW w:w="4252" w:type="dxa"/>
          </w:tcPr>
          <w:p w:rsidR="006913C0" w:rsidRPr="00EC16DD" w:rsidRDefault="006913C0" w:rsidP="00874E6E">
            <w:pPr>
              <w:rPr>
                <w:b/>
                <w:lang w:val="uk-UA"/>
              </w:rPr>
            </w:pPr>
            <w:r w:rsidRPr="00EC16DD">
              <w:rPr>
                <w:b/>
              </w:rPr>
              <w:t>Ціннісне ставлення особистості до суспільства і держави</w:t>
            </w:r>
          </w:p>
        </w:tc>
      </w:tr>
      <w:tr w:rsidR="006913C0" w:rsidRPr="00EC16DD" w:rsidTr="00240818">
        <w:tblPrEx>
          <w:tblLook w:val="00A0"/>
        </w:tblPrEx>
        <w:trPr>
          <w:trHeight w:val="1134"/>
        </w:trPr>
        <w:tc>
          <w:tcPr>
            <w:tcW w:w="425" w:type="dxa"/>
            <w:textDirection w:val="btLr"/>
          </w:tcPr>
          <w:p w:rsidR="006913C0" w:rsidRPr="00EC16DD" w:rsidRDefault="006913C0" w:rsidP="00240818">
            <w:pPr>
              <w:ind w:left="113" w:right="113"/>
              <w:jc w:val="right"/>
              <w:rPr>
                <w:rFonts w:ascii="Arial" w:hAnsi="Arial" w:cs="Arial"/>
                <w:lang w:val="uk-UA"/>
              </w:rPr>
            </w:pPr>
            <w:r w:rsidRPr="00EC16DD">
              <w:rPr>
                <w:rFonts w:ascii="Arial" w:hAnsi="Arial" w:cs="Arial"/>
                <w:lang w:val="uk-UA"/>
              </w:rPr>
              <w:t>9 клас</w:t>
            </w:r>
          </w:p>
        </w:tc>
        <w:tc>
          <w:tcPr>
            <w:tcW w:w="5813" w:type="dxa"/>
          </w:tcPr>
          <w:p w:rsidR="006913C0" w:rsidRPr="00EC16DD" w:rsidRDefault="006913C0" w:rsidP="008D5437">
            <w:pPr>
              <w:rPr>
                <w:lang w:val="uk-UA"/>
              </w:rPr>
            </w:pPr>
            <w:r w:rsidRPr="00EC16DD">
              <w:rPr>
                <w:w w:val="101"/>
                <w:lang w:val="uk-UA"/>
              </w:rPr>
              <w:t xml:space="preserve">"Збережемо  чистоту  водних  просторів  наших!",  "Бережіть  рідну </w:t>
            </w:r>
            <w:r w:rsidRPr="00EC16DD">
              <w:rPr>
                <w:spacing w:val="-3"/>
                <w:lang w:val="uk-UA"/>
              </w:rPr>
              <w:t xml:space="preserve">природу!", "Бережіть ліс  — легені планети!", "Збережемо наше довкілля!", </w:t>
            </w:r>
            <w:r w:rsidRPr="00EC16DD">
              <w:rPr>
                <w:spacing w:val="-2"/>
                <w:lang w:val="uk-UA"/>
              </w:rPr>
              <w:t xml:space="preserve">"Екологічний КВК", "Посади дерево", "Чистий зелений світ навколо тебе", </w:t>
            </w:r>
            <w:r w:rsidRPr="00EC16DD">
              <w:rPr>
                <w:spacing w:val="-5"/>
                <w:lang w:val="uk-UA"/>
              </w:rPr>
              <w:t xml:space="preserve">"Захистимо мурашник", "Розчистимо лісове Джерело", "Вони — з Червоної книги!",  "Квіти —  очі  землі",  "Рослини  у  творах  мистецтва",  "Уроки </w:t>
            </w:r>
            <w:r w:rsidRPr="00EC16DD">
              <w:rPr>
                <w:spacing w:val="-1"/>
                <w:lang w:val="uk-UA"/>
              </w:rPr>
              <w:t xml:space="preserve">Чорнобиля",  "Стояла  я  і  Слухала  весну...",  "Хай  вічно  струмує  вода", </w:t>
            </w:r>
            <w:r w:rsidRPr="00EC16DD">
              <w:rPr>
                <w:w w:val="101"/>
                <w:lang w:val="uk-UA"/>
              </w:rPr>
              <w:t xml:space="preserve">"Мальовнича  моя  Україна;  оформлення  фотоальбому",  "Краса  і  біль </w:t>
            </w:r>
            <w:r w:rsidRPr="00EC16DD">
              <w:rPr>
                <w:spacing w:val="-4"/>
                <w:lang w:val="uk-UA"/>
              </w:rPr>
              <w:t xml:space="preserve">України": "Свята Спадщина", "Мальовнича Україна", "Скривджена земля", "3 </w:t>
            </w:r>
            <w:r w:rsidRPr="00EC16DD">
              <w:rPr>
                <w:spacing w:val="-3"/>
                <w:lang w:val="uk-UA"/>
              </w:rPr>
              <w:t xml:space="preserve">попелу і забуття", "Екологічна юстиція", "Свято врожаю", "Контурна карта </w:t>
            </w:r>
            <w:r w:rsidRPr="00EC16DD">
              <w:rPr>
                <w:spacing w:val="-4"/>
                <w:lang w:val="uk-UA"/>
              </w:rPr>
              <w:t xml:space="preserve">виховної еколого-натуралістичної роботи". </w:t>
            </w:r>
          </w:p>
        </w:tc>
        <w:tc>
          <w:tcPr>
            <w:tcW w:w="4961" w:type="dxa"/>
          </w:tcPr>
          <w:p w:rsidR="006913C0" w:rsidRPr="00EC16DD" w:rsidRDefault="006913C0" w:rsidP="00874E6E">
            <w:pPr>
              <w:rPr>
                <w:w w:val="105"/>
                <w:lang w:val="uk-UA"/>
              </w:rPr>
            </w:pPr>
            <w:r w:rsidRPr="00EC16DD">
              <w:rPr>
                <w:spacing w:val="-2"/>
                <w:lang w:val="uk-UA"/>
              </w:rPr>
              <w:t xml:space="preserve">"Концерт-блискавка",  "Я  малюю  світ",  "Мої  захоплення",  "У  світі </w:t>
            </w:r>
            <w:r w:rsidRPr="00EC16DD">
              <w:rPr>
                <w:spacing w:val="-4"/>
                <w:lang w:val="uk-UA"/>
              </w:rPr>
              <w:t xml:space="preserve">кіномистецтва", "Музичний калейдоскоп",  "Осінній дивограй", "Я любив вас усіх, та найбільше любив Україну", "П'ять хвилин з мистецтвом", "Музична </w:t>
            </w:r>
            <w:r w:rsidRPr="00EC16DD">
              <w:rPr>
                <w:spacing w:val="-5"/>
                <w:lang w:val="uk-UA"/>
              </w:rPr>
              <w:t xml:space="preserve">вітальня",  "Україна  моя  вишивана",  "Загадка —  до  мудрості  кладка", </w:t>
            </w:r>
            <w:r>
              <w:rPr>
                <w:noProof/>
              </w:rPr>
              <w:pict>
                <v:shape id="_x0000_s1085" style="position:absolute;margin-left:83.35pt;margin-top:89.05pt;width:471.6pt;height:15.8pt;z-index:-251597824;mso-position-horizontal-relative:page;mso-position-vertical-relative:page" coordsize="9432,316" o:allowincell="f" path="m,316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86" style="position:absolute;margin-left:83.35pt;margin-top:104.85pt;width:471.6pt;height:15.75pt;z-index:-251596800;mso-position-horizontal-relative:page;mso-position-vertical-relative:page" coordsize="9432,315" o:allowincell="f" path="m,315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87" style="position:absolute;margin-left:83.35pt;margin-top:120.55pt;width:471.6pt;height:16.55pt;z-index:-251595776;mso-position-horizontal-relative:page;mso-position-vertical-relative:page" coordsize="9432,331" o:allowincell="f" path="m,331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88" style="position:absolute;margin-left:83.35pt;margin-top:137.1pt;width:471.6pt;height:15.75pt;z-index:-251594752;mso-position-horizontal-relative:page;mso-position-vertical-relative:page" coordsize="9432,315" o:allowincell="f" path="m,315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89" style="position:absolute;margin-left:83.35pt;margin-top:152.85pt;width:471.6pt;height:16.55pt;z-index:-251593728;mso-position-horizontal-relative:page;mso-position-vertical-relative:page" coordsize="9432,331" o:allowincell="f" path="m,331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90" style="position:absolute;margin-left:83.35pt;margin-top:169.4pt;width:471.6pt;height:15.75pt;z-index:-251592704;mso-position-horizontal-relative:page;mso-position-vertical-relative:page" coordsize="9432,315" o:allowincell="f" path="m,315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91" style="position:absolute;margin-left:83.35pt;margin-top:185.15pt;width:471.6pt;height:16.5pt;z-index:-251591680;mso-position-horizontal-relative:page;mso-position-vertical-relative:page" coordsize="9432,330" o:allowincell="f" path="m,330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92" style="position:absolute;margin-left:83.35pt;margin-top:201.65pt;width:471.6pt;height:15.8pt;z-index:-251590656;mso-position-horizontal-relative:page;mso-position-vertical-relative:page" coordsize="9432,316" o:allowincell="f" path="m,316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93" style="position:absolute;margin-left:83.35pt;margin-top:217.45pt;width:471.6pt;height:16.5pt;z-index:-251589632;mso-position-horizontal-relative:page;mso-position-vertical-relative:page" coordsize="9432,330" o:allowincell="f" path="m,330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94" style="position:absolute;margin-left:83.35pt;margin-top:233.95pt;width:471.6pt;height:15.75pt;z-index:-251588608;mso-position-horizontal-relative:page;mso-position-vertical-relative:page" coordsize="9432,315" o:allowincell="f" path="m,315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95" style="position:absolute;margin-left:83.35pt;margin-top:249.7pt;width:471.6pt;height:16.5pt;z-index:-251587584;mso-position-horizontal-relative:page;mso-position-vertical-relative:page" coordsize="9432,330" o:allowincell="f" path="m,330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96" style="position:absolute;margin-left:83.35pt;margin-top:266.2pt;width:471.6pt;height:15.8pt;z-index:-251586560;mso-position-horizontal-relative:page;mso-position-vertical-relative:page" coordsize="9432,316" o:allowincell="f" path="m,316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97" style="position:absolute;margin-left:83.35pt;margin-top:282pt;width:471.6pt;height:16.5pt;z-index:-251585536;mso-position-horizontal-relative:page;mso-position-vertical-relative:page" coordsize="9432,330" o:allowincell="f" path="m,330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98" style="position:absolute;margin-left:83.35pt;margin-top:298.5pt;width:471.6pt;height:15.75pt;z-index:-251584512;mso-position-horizontal-relative:page;mso-position-vertical-relative:page" coordsize="9432,315" o:allowincell="f" path="m,315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99" style="position:absolute;margin-left:83.35pt;margin-top:314.25pt;width:471.6pt;height:16.55pt;z-index:-251583488;mso-position-horizontal-relative:page;mso-position-vertical-relative:page" coordsize="9432,331" o:allowincell="f" path="m,331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100" style="position:absolute;margin-left:83.35pt;margin-top:330.8pt;width:471.6pt;height:15.75pt;z-index:-251582464;mso-position-horizontal-relative:page;mso-position-vertical-relative:page" coordsize="9432,315" o:allowincell="f" path="m,315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101" style="position:absolute;margin-left:83.35pt;margin-top:346.55pt;width:471.6pt;height:15.75pt;z-index:-251581440;mso-position-horizontal-relative:page;mso-position-vertical-relative:page" coordsize="9432,315" o:allowincell="f" path="m,315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102" style="position:absolute;margin-left:83.35pt;margin-top:362.3pt;width:471.6pt;height:16.5pt;z-index:-251580416;mso-position-horizontal-relative:page;mso-position-vertical-relative:page" coordsize="9432,330" o:allowincell="f" path="m,330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103" style="position:absolute;margin-left:83.35pt;margin-top:378.8pt;width:471.6pt;height:15.8pt;z-index:-251579392;mso-position-horizontal-relative:page;mso-position-vertical-relative:page" coordsize="9432,316" o:allowincell="f" path="m,316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104" style="position:absolute;margin-left:83.35pt;margin-top:394.55pt;width:471.6pt;height:16.55pt;z-index:-251578368;mso-position-horizontal-relative:page;mso-position-vertical-relative:page" coordsize="9432,331" o:allowincell="f" path="m,331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105" style="position:absolute;margin-left:83.35pt;margin-top:411.1pt;width:471.6pt;height:15.75pt;z-index:-251577344;mso-position-horizontal-relative:page;mso-position-vertical-relative:page" coordsize="9432,315" o:allowincell="f" path="m,315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106" style="position:absolute;margin-left:83.35pt;margin-top:426.85pt;width:471.6pt;height:16.55pt;z-index:-251576320;mso-position-horizontal-relative:page;mso-position-vertical-relative:page" coordsize="9432,331" o:allowincell="f" path="m,331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107" style="position:absolute;margin-left:83.35pt;margin-top:443.4pt;width:471.6pt;height:15.75pt;z-index:-251575296;mso-position-horizontal-relative:page;mso-position-vertical-relative:page" coordsize="9432,315" o:allowincell="f" path="m,315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108" style="position:absolute;margin-left:83.35pt;margin-top:459.15pt;width:471.6pt;height:16.5pt;z-index:-251574272;mso-position-horizontal-relative:page;mso-position-vertical-relative:page" coordsize="9432,330" o:allowincell="f" path="m,330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109" style="position:absolute;margin-left:83.35pt;margin-top:475.65pt;width:471.6pt;height:15.75pt;z-index:-251573248;mso-position-horizontal-relative:page;mso-position-vertical-relative:page" coordsize="9432,315" o:allowincell="f" path="m,315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110" style="position:absolute;margin-left:83.35pt;margin-top:491.4pt;width:471.6pt;height:16.55pt;z-index:-251572224;mso-position-horizontal-relative:page;mso-position-vertical-relative:page" coordsize="9432,331" o:allowincell="f" path="m,331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111" style="position:absolute;margin-left:83.35pt;margin-top:507.95pt;width:471.6pt;height:15.75pt;z-index:-251571200;mso-position-horizontal-relative:page;mso-position-vertical-relative:page" coordsize="9432,315" o:allowincell="f" path="m,315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112" style="position:absolute;margin-left:83.35pt;margin-top:523.7pt;width:471.6pt;height:16.5pt;z-index:-251570176;mso-position-horizontal-relative:page;mso-position-vertical-relative:page" coordsize="9432,330" o:allowincell="f" path="m,330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113" style="position:absolute;margin-left:83.35pt;margin-top:540.2pt;width:471.6pt;height:15.8pt;z-index:-251569152;mso-position-horizontal-relative:page;mso-position-vertical-relative:page" coordsize="9432,316" o:allowincell="f" path="m,316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114" style="position:absolute;margin-left:83.35pt;margin-top:556pt;width:471.6pt;height:15.75pt;z-index:-251568128;mso-position-horizontal-relative:page;mso-position-vertical-relative:page" coordsize="9432,315" o:allowincell="f" path="m,315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115" style="position:absolute;margin-left:83.35pt;margin-top:571.75pt;width:471.6pt;height:16.5pt;z-index:-251567104;mso-position-horizontal-relative:page;mso-position-vertical-relative:page" coordsize="9432,330" o:allowincell="f" path="m,330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116" style="position:absolute;margin-left:83.35pt;margin-top:588.25pt;width:471.6pt;height:15.75pt;z-index:-251566080;mso-position-horizontal-relative:page;mso-position-vertical-relative:page" coordsize="9432,315" o:allowincell="f" path="m,315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117" style="position:absolute;margin-left:83.35pt;margin-top:604pt;width:471.6pt;height:16.55pt;z-index:-251565056;mso-position-horizontal-relative:page;mso-position-vertical-relative:page" coordsize="9432,331" o:allowincell="f" path="m,331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118" style="position:absolute;margin-left:83.35pt;margin-top:620.55pt;width:471.6pt;height:15.75pt;z-index:-251564032;mso-position-horizontal-relative:page;mso-position-vertical-relative:page" coordsize="9432,315" o:allowincell="f" path="m,315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119" style="position:absolute;margin-left:83.35pt;margin-top:636.3pt;width:471.6pt;height:16.5pt;z-index:-251563008;mso-position-horizontal-relative:page;mso-position-vertical-relative:page" coordsize="9432,330" o:allowincell="f" path="m,330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120" style="position:absolute;margin-left:83.35pt;margin-top:652.8pt;width:471.6pt;height:15.8pt;z-index:-251561984;mso-position-horizontal-relative:page;mso-position-vertical-relative:page" coordsize="9432,316" o:allowincell="f" path="m,316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121" style="position:absolute;margin-left:83.35pt;margin-top:668.6pt;width:471.6pt;height:16.5pt;z-index:-251560960;mso-position-horizontal-relative:page;mso-position-vertical-relative:page" coordsize="9432,330" o:allowincell="f" path="m,330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122" style="position:absolute;margin-left:83.35pt;margin-top:685.05pt;width:471.6pt;height:15.8pt;z-index:-251559936;mso-position-horizontal-relative:page;mso-position-vertical-relative:page" coordsize="9432,316" o:allowincell="f" path="m,316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123" style="position:absolute;margin-left:83.35pt;margin-top:700.85pt;width:471.6pt;height:16.5pt;z-index:-251558912;mso-position-horizontal-relative:page;mso-position-vertical-relative:page" coordsize="9432,330" o:allowincell="f" path="m,330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124" style="position:absolute;margin-left:83.35pt;margin-top:717.35pt;width:471.6pt;height:15.8pt;z-index:-251557888;mso-position-horizontal-relative:page;mso-position-vertical-relative:page" coordsize="9432,316" o:allowincell="f" path="m,316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125" style="position:absolute;margin-left:83.35pt;margin-top:733.15pt;width:471.6pt;height:16.5pt;z-index:-251556864;mso-position-horizontal-relative:page;mso-position-vertical-relative:page" coordsize="9432,330" o:allowincell="f" path="m,330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126" style="position:absolute;margin-left:83.35pt;margin-top:749.65pt;width:471.6pt;height:15.75pt;z-index:-251555840;mso-position-horizontal-relative:page;mso-position-vertical-relative:page" coordsize="9432,315" o:allowincell="f" path="m,315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127" style="position:absolute;margin-left:83.35pt;margin-top:765.4pt;width:471.6pt;height:16.55pt;z-index:-251554816;mso-position-horizontal-relative:page;mso-position-vertical-relative:page" coordsize="9432,331" o:allowincell="f" path="m,331r9432,l9432,,,xe" stroked="f">
                  <v:path arrowok="t"/>
                  <w10:wrap anchorx="page" anchory="page"/>
                </v:shape>
              </w:pict>
            </w:r>
            <w:bookmarkStart w:id="2" w:name="Pg45"/>
            <w:bookmarkEnd w:id="2"/>
            <w:r w:rsidRPr="00EC16DD">
              <w:rPr>
                <w:spacing w:val="-3"/>
                <w:lang w:val="uk-UA"/>
              </w:rPr>
              <w:t xml:space="preserve">"Подорож мережею Інтернет: відкриті наукові архіви, електронні бібліотеки, </w:t>
            </w:r>
            <w:r w:rsidRPr="00EC16DD">
              <w:rPr>
                <w:spacing w:val="-1"/>
                <w:lang w:val="uk-UA"/>
              </w:rPr>
              <w:t xml:space="preserve">віртуальні   музеї,   світ   електронних   словників,   електронна   культура, </w:t>
            </w:r>
            <w:r w:rsidRPr="00EC16DD">
              <w:rPr>
                <w:spacing w:val="-2"/>
                <w:lang w:val="uk-UA"/>
              </w:rPr>
              <w:t xml:space="preserve">термінологічні довідники", “Складаємо художню карту рідного міста”. </w:t>
            </w:r>
          </w:p>
          <w:p w:rsidR="006913C0" w:rsidRPr="00EC16DD" w:rsidRDefault="006913C0" w:rsidP="00240818">
            <w:pPr>
              <w:ind w:firstLine="851"/>
              <w:rPr>
                <w:w w:val="101"/>
                <w:lang w:val="uk-UA"/>
              </w:rPr>
            </w:pPr>
          </w:p>
        </w:tc>
        <w:tc>
          <w:tcPr>
            <w:tcW w:w="4252" w:type="dxa"/>
          </w:tcPr>
          <w:p w:rsidR="006913C0" w:rsidRPr="00EC16DD" w:rsidRDefault="006913C0" w:rsidP="00874E6E">
            <w:pPr>
              <w:rPr>
                <w:spacing w:val="-4"/>
                <w:lang w:val="uk-UA"/>
              </w:rPr>
            </w:pPr>
            <w:r w:rsidRPr="00EC16DD">
              <w:rPr>
                <w:spacing w:val="-3"/>
                <w:lang w:val="uk-UA"/>
              </w:rPr>
              <w:t xml:space="preserve">"Громадянське  суспільство </w:t>
            </w:r>
            <w:r w:rsidRPr="00EC16DD">
              <w:rPr>
                <w:lang w:val="uk-UA"/>
              </w:rPr>
              <w:t xml:space="preserve">-  гарантія  дотримання  прав  людини", </w:t>
            </w:r>
            <w:r w:rsidRPr="00EC16DD">
              <w:rPr>
                <w:spacing w:val="-3"/>
                <w:lang w:val="uk-UA"/>
              </w:rPr>
              <w:t xml:space="preserve">"Гуманістична мораль у громадянському суспільстві", "Державні символи України",  "Дебати:  право  на  приватне  життя",  "Україна -  європейська </w:t>
            </w:r>
            <w:r w:rsidRPr="00EC16DD">
              <w:rPr>
                <w:spacing w:val="-1"/>
                <w:lang w:val="uk-UA"/>
              </w:rPr>
              <w:t xml:space="preserve">держава",  "Видатні  вчені  України",  "Ваш  світлий  Подвиг  незабутній", </w:t>
            </w:r>
            <w:r w:rsidRPr="00EC16DD">
              <w:rPr>
                <w:spacing w:val="-5"/>
                <w:lang w:val="uk-UA"/>
              </w:rPr>
              <w:t xml:space="preserve">"Культура політичної дискусії", "Твоя правова культура",    "Що ми можемо </w:t>
            </w:r>
            <w:r w:rsidRPr="00EC16DD">
              <w:rPr>
                <w:spacing w:val="-6"/>
                <w:lang w:val="uk-UA"/>
              </w:rPr>
              <w:t>зробити для того, щоб шкільне життя було яскравим і незабутнім".</w:t>
            </w:r>
          </w:p>
          <w:p w:rsidR="006913C0" w:rsidRPr="00EC16DD" w:rsidRDefault="006913C0" w:rsidP="00240818">
            <w:pPr>
              <w:ind w:firstLine="851"/>
              <w:rPr>
                <w:spacing w:val="-2"/>
                <w:lang w:val="uk-UA"/>
              </w:rPr>
            </w:pPr>
          </w:p>
        </w:tc>
      </w:tr>
    </w:tbl>
    <w:p w:rsidR="006913C0" w:rsidRPr="00EC16DD" w:rsidRDefault="006913C0" w:rsidP="0075008C">
      <w:pPr>
        <w:rPr>
          <w:rFonts w:ascii="Arial" w:hAnsi="Arial" w:cs="Arial"/>
          <w:lang w:val="uk-UA"/>
        </w:rPr>
      </w:pPr>
    </w:p>
    <w:sectPr w:rsidR="006913C0" w:rsidRPr="00EC16DD" w:rsidSect="0039799F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9799F"/>
    <w:rsid w:val="00037AFB"/>
    <w:rsid w:val="001B74C2"/>
    <w:rsid w:val="001C7B4A"/>
    <w:rsid w:val="00240818"/>
    <w:rsid w:val="0039799F"/>
    <w:rsid w:val="003E32FF"/>
    <w:rsid w:val="00426958"/>
    <w:rsid w:val="00564A14"/>
    <w:rsid w:val="005D5B36"/>
    <w:rsid w:val="006913C0"/>
    <w:rsid w:val="0075008C"/>
    <w:rsid w:val="00874E6E"/>
    <w:rsid w:val="008B7D73"/>
    <w:rsid w:val="008D5437"/>
    <w:rsid w:val="00977B21"/>
    <w:rsid w:val="00996CBD"/>
    <w:rsid w:val="009F02EA"/>
    <w:rsid w:val="00BE5F8A"/>
    <w:rsid w:val="00DD1784"/>
    <w:rsid w:val="00DE023C"/>
    <w:rsid w:val="00E20636"/>
    <w:rsid w:val="00EC16DD"/>
    <w:rsid w:val="00EF5E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799F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39799F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544</Words>
  <Characters>3103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</cp:revision>
  <cp:lastPrinted>2006-12-31T22:46:00Z</cp:lastPrinted>
  <dcterms:created xsi:type="dcterms:W3CDTF">2011-12-25T21:42:00Z</dcterms:created>
  <dcterms:modified xsi:type="dcterms:W3CDTF">2006-12-31T22:46:00Z</dcterms:modified>
</cp:coreProperties>
</file>